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E1F7" w14:textId="778312AC" w:rsidR="00BA00AB" w:rsidRDefault="008A31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WROFTON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d.ca.1429)</w:t>
      </w:r>
    </w:p>
    <w:p w14:paraId="3F140172" w14:textId="77777777" w:rsidR="008A3120" w:rsidRDefault="008A3120" w:rsidP="009139A6">
      <w:pPr>
        <w:pStyle w:val="NoSpacing"/>
        <w:rPr>
          <w:rFonts w:cs="Times New Roman"/>
          <w:szCs w:val="24"/>
        </w:rPr>
      </w:pPr>
    </w:p>
    <w:p w14:paraId="6EFF4102" w14:textId="77777777" w:rsidR="008A3120" w:rsidRDefault="008A3120" w:rsidP="009139A6">
      <w:pPr>
        <w:pStyle w:val="NoSpacing"/>
        <w:rPr>
          <w:rFonts w:cs="Times New Roman"/>
          <w:szCs w:val="24"/>
        </w:rPr>
      </w:pPr>
    </w:p>
    <w:p w14:paraId="630ACE90" w14:textId="5842DD16" w:rsidR="00EA0D3B" w:rsidRDefault="00EA0D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Apr.1429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Devon and</w:t>
      </w:r>
    </w:p>
    <w:p w14:paraId="42F74449" w14:textId="7857B836" w:rsidR="00EA0D3B" w:rsidRDefault="00EA0D3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Gloucestershire and the adjacent Welsh March.  (C.F.R. 1422-30 p.237)</w:t>
      </w:r>
    </w:p>
    <w:p w14:paraId="00ED9EA0" w14:textId="0A7929E5" w:rsidR="008A3120" w:rsidRDefault="008A31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Apr.1429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Wiltshire.</w:t>
      </w:r>
    </w:p>
    <w:p w14:paraId="36E8F16F" w14:textId="6266941F" w:rsidR="008A3120" w:rsidRDefault="008A31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p.236)</w:t>
      </w:r>
    </w:p>
    <w:p w14:paraId="782193EB" w14:textId="77777777" w:rsidR="008A3120" w:rsidRDefault="008A3120" w:rsidP="009139A6">
      <w:pPr>
        <w:pStyle w:val="NoSpacing"/>
        <w:rPr>
          <w:rFonts w:cs="Times New Roman"/>
          <w:szCs w:val="24"/>
        </w:rPr>
      </w:pPr>
    </w:p>
    <w:p w14:paraId="6AAED66D" w14:textId="77777777" w:rsidR="008A3120" w:rsidRDefault="008A3120" w:rsidP="009139A6">
      <w:pPr>
        <w:pStyle w:val="NoSpacing"/>
        <w:rPr>
          <w:rFonts w:cs="Times New Roman"/>
          <w:szCs w:val="24"/>
        </w:rPr>
      </w:pPr>
    </w:p>
    <w:p w14:paraId="4DDE31DD" w14:textId="305C0AA0" w:rsidR="008A3120" w:rsidRPr="008A3120" w:rsidRDefault="008A31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April 2024</w:t>
      </w:r>
    </w:p>
    <w:sectPr w:rsidR="008A3120" w:rsidRPr="008A31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63D2" w14:textId="77777777" w:rsidR="008A3120" w:rsidRDefault="008A3120" w:rsidP="009139A6">
      <w:r>
        <w:separator/>
      </w:r>
    </w:p>
  </w:endnote>
  <w:endnote w:type="continuationSeparator" w:id="0">
    <w:p w14:paraId="796C0F87" w14:textId="77777777" w:rsidR="008A3120" w:rsidRDefault="008A31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30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AD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16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2FFDE" w14:textId="77777777" w:rsidR="008A3120" w:rsidRDefault="008A3120" w:rsidP="009139A6">
      <w:r>
        <w:separator/>
      </w:r>
    </w:p>
  </w:footnote>
  <w:footnote w:type="continuationSeparator" w:id="0">
    <w:p w14:paraId="34C685DF" w14:textId="77777777" w:rsidR="008A3120" w:rsidRDefault="008A31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C2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15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D9C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120"/>
    <w:rsid w:val="000666E0"/>
    <w:rsid w:val="002510B7"/>
    <w:rsid w:val="00270799"/>
    <w:rsid w:val="005C130B"/>
    <w:rsid w:val="00826F5C"/>
    <w:rsid w:val="008A3120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A0D3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ACDF5"/>
  <w15:chartTrackingRefBased/>
  <w15:docId w15:val="{DA7E432D-AAF2-42C8-8CB8-EA4E75AD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2024-04-15T16:44:00Z</dcterms:created>
  <dcterms:modified xsi:type="dcterms:W3CDTF">2024-04-15T16:48:00Z</dcterms:modified>
</cp:coreProperties>
</file>